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B57" w:rsidRDefault="00FF3B57" w:rsidP="00FF3B57">
      <w:pPr>
        <w:pStyle w:val="NoSpacing"/>
      </w:pPr>
      <w:r>
        <w:rPr>
          <w:u w:val="single"/>
        </w:rPr>
        <w:t>John PATRIK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F3B57" w:rsidRDefault="00FF3B57" w:rsidP="00FF3B57">
      <w:pPr>
        <w:pStyle w:val="NoSpacing"/>
      </w:pPr>
    </w:p>
    <w:p w:rsidR="00FF3B57" w:rsidRDefault="00FF3B57" w:rsidP="00FF3B57">
      <w:pPr>
        <w:pStyle w:val="NoSpacing"/>
      </w:pPr>
    </w:p>
    <w:p w:rsidR="00FF3B57" w:rsidRDefault="00FF3B57" w:rsidP="00FF3B57">
      <w:pPr>
        <w:pStyle w:val="NoSpacing"/>
      </w:pPr>
      <w:r>
        <w:t>16 Jun.1423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Haverhill, Suffolk,</w:t>
      </w:r>
    </w:p>
    <w:p w:rsidR="00FF3B57" w:rsidRDefault="00FF3B57" w:rsidP="00FF3B57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FF3B57" w:rsidRDefault="00FF3B57" w:rsidP="00FF3B5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22-70)</w:t>
      </w:r>
    </w:p>
    <w:p w:rsidR="00FF3B57" w:rsidRDefault="00FF3B57" w:rsidP="00FF3B57">
      <w:pPr>
        <w:pStyle w:val="NoSpacing"/>
      </w:pPr>
    </w:p>
    <w:p w:rsidR="00FF3B57" w:rsidRDefault="00FF3B57" w:rsidP="00FF3B57">
      <w:pPr>
        <w:pStyle w:val="NoSpacing"/>
      </w:pPr>
    </w:p>
    <w:p w:rsidR="00FF3B57" w:rsidRDefault="00FF3B57" w:rsidP="00FF3B57">
      <w:pPr>
        <w:pStyle w:val="NoSpacing"/>
      </w:pPr>
      <w:r>
        <w:t>26 December 2016</w:t>
      </w:r>
    </w:p>
    <w:p w:rsidR="006B2F86" w:rsidRPr="00FF3B57" w:rsidRDefault="00FF3B57" w:rsidP="00E71FC3">
      <w:pPr>
        <w:pStyle w:val="NoSpacing"/>
      </w:pPr>
      <w:bookmarkStart w:id="0" w:name="_GoBack"/>
      <w:bookmarkEnd w:id="0"/>
    </w:p>
    <w:sectPr w:rsidR="006B2F86" w:rsidRPr="00FF3B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B57" w:rsidRDefault="00FF3B57" w:rsidP="00E71FC3">
      <w:pPr>
        <w:spacing w:after="0" w:line="240" w:lineRule="auto"/>
      </w:pPr>
      <w:r>
        <w:separator/>
      </w:r>
    </w:p>
  </w:endnote>
  <w:endnote w:type="continuationSeparator" w:id="0">
    <w:p w:rsidR="00FF3B57" w:rsidRDefault="00FF3B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B57" w:rsidRDefault="00FF3B57" w:rsidP="00E71FC3">
      <w:pPr>
        <w:spacing w:after="0" w:line="240" w:lineRule="auto"/>
      </w:pPr>
      <w:r>
        <w:separator/>
      </w:r>
    </w:p>
  </w:footnote>
  <w:footnote w:type="continuationSeparator" w:id="0">
    <w:p w:rsidR="00FF3B57" w:rsidRDefault="00FF3B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57"/>
    <w:rsid w:val="001A7C09"/>
    <w:rsid w:val="00733BE7"/>
    <w:rsid w:val="00AB52E8"/>
    <w:rsid w:val="00B16D3F"/>
    <w:rsid w:val="00E71FC3"/>
    <w:rsid w:val="00EF4813"/>
    <w:rsid w:val="00FF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FE6AD"/>
  <w15:chartTrackingRefBased/>
  <w15:docId w15:val="{7E22B557-9B75-43FE-9CD9-07EFFC829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2016-12-26T20:00:00Z</dcterms:created>
  <dcterms:modified xsi:type="dcterms:W3CDTF">2016-12-26T20:03:00Z</dcterms:modified>
</cp:coreProperties>
</file>